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8F" w:rsidRPr="00373585" w:rsidRDefault="00C07D8F" w:rsidP="005C36F5">
      <w:pPr>
        <w:widowControl/>
        <w:spacing w:line="360" w:lineRule="atLeast"/>
        <w:jc w:val="center"/>
        <w:rPr>
          <w:rFonts w:ascii="宋体" w:cs="宋体"/>
          <w:kern w:val="0"/>
          <w:sz w:val="36"/>
          <w:szCs w:val="36"/>
        </w:rPr>
      </w:pPr>
      <w:r w:rsidRPr="00373585">
        <w:rPr>
          <w:rFonts w:ascii="宋体" w:hAnsi="宋体" w:cs="宋体" w:hint="eastAsia"/>
          <w:b/>
          <w:bCs/>
          <w:kern w:val="0"/>
          <w:sz w:val="36"/>
          <w:szCs w:val="36"/>
        </w:rPr>
        <w:t>高校教师资格申请人员名单汇总表</w:t>
      </w:r>
    </w:p>
    <w:p w:rsidR="00C07D8F" w:rsidRPr="00373585" w:rsidRDefault="00C07D8F" w:rsidP="0053463A">
      <w:pPr>
        <w:widowControl/>
        <w:spacing w:line="360" w:lineRule="atLeast"/>
        <w:ind w:firstLineChars="200" w:firstLine="31680"/>
        <w:rPr>
          <w:rFonts w:ascii="宋体" w:cs="宋体"/>
          <w:kern w:val="0"/>
          <w:sz w:val="24"/>
        </w:rPr>
      </w:pPr>
      <w:r w:rsidRPr="00373585">
        <w:rPr>
          <w:rFonts w:ascii="宋体" w:hAnsi="宋体" w:cs="宋体" w:hint="eastAsia"/>
          <w:kern w:val="0"/>
          <w:sz w:val="24"/>
        </w:rPr>
        <w:t>申报学校：（公章）</w:t>
      </w:r>
      <w:r>
        <w:rPr>
          <w:rFonts w:ascii="宋体" w:cs="宋体"/>
          <w:kern w:val="0"/>
          <w:sz w:val="24"/>
        </w:rPr>
        <w:t>        </w:t>
      </w:r>
      <w:r w:rsidRPr="00373585">
        <w:rPr>
          <w:rFonts w:ascii="宋体" w:cs="宋体"/>
          <w:kern w:val="0"/>
          <w:sz w:val="24"/>
        </w:rPr>
        <w:t> </w:t>
      </w:r>
      <w:r w:rsidRPr="00373585">
        <w:rPr>
          <w:rFonts w:ascii="宋体" w:hAnsi="宋体" w:cs="宋体"/>
          <w:kern w:val="0"/>
          <w:sz w:val="24"/>
        </w:rPr>
        <w:t xml:space="preserve"> </w:t>
      </w:r>
      <w:r w:rsidRPr="00373585">
        <w:rPr>
          <w:rFonts w:ascii="宋体" w:hAnsi="宋体" w:cs="宋体" w:hint="eastAsia"/>
          <w:kern w:val="0"/>
          <w:sz w:val="24"/>
        </w:rPr>
        <w:t>联系人：</w:t>
      </w:r>
      <w:r>
        <w:rPr>
          <w:rFonts w:ascii="宋体" w:cs="宋体"/>
          <w:kern w:val="0"/>
          <w:sz w:val="24"/>
        </w:rPr>
        <w:t>     </w:t>
      </w:r>
      <w:r>
        <w:rPr>
          <w:rFonts w:ascii="宋体" w:hAnsi="宋体" w:cs="宋体"/>
          <w:kern w:val="0"/>
          <w:sz w:val="24"/>
        </w:rPr>
        <w:t xml:space="preserve">    </w:t>
      </w:r>
      <w:r w:rsidRPr="00373585">
        <w:rPr>
          <w:rFonts w:ascii="宋体" w:hAnsi="宋体" w:cs="宋体" w:hint="eastAsia"/>
          <w:kern w:val="0"/>
          <w:sz w:val="24"/>
        </w:rPr>
        <w:t>联系电话：</w:t>
      </w:r>
      <w:r>
        <w:rPr>
          <w:rFonts w:ascii="宋体" w:cs="宋体"/>
          <w:kern w:val="0"/>
          <w:sz w:val="24"/>
        </w:rPr>
        <w:t>     </w:t>
      </w:r>
      <w:r>
        <w:rPr>
          <w:rFonts w:ascii="宋体" w:hAnsi="宋体" w:cs="宋体"/>
          <w:kern w:val="0"/>
          <w:sz w:val="24"/>
        </w:rPr>
        <w:t xml:space="preserve">  </w:t>
      </w:r>
      <w:r w:rsidRPr="00373585">
        <w:rPr>
          <w:rFonts w:ascii="宋体" w:cs="宋体"/>
          <w:kern w:val="0"/>
          <w:sz w:val="24"/>
        </w:rPr>
        <w:t>  </w:t>
      </w:r>
      <w:r w:rsidRPr="00373585">
        <w:rPr>
          <w:rFonts w:ascii="宋体" w:hAnsi="宋体" w:cs="宋体" w:hint="eastAsia"/>
          <w:kern w:val="0"/>
          <w:sz w:val="24"/>
        </w:rPr>
        <w:t>填报时间：</w:t>
      </w:r>
    </w:p>
    <w:tbl>
      <w:tblPr>
        <w:tblW w:w="14333" w:type="dxa"/>
        <w:jc w:val="center"/>
        <w:tblInd w:w="-98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36"/>
        <w:gridCol w:w="1260"/>
        <w:gridCol w:w="720"/>
        <w:gridCol w:w="2700"/>
        <w:gridCol w:w="1930"/>
        <w:gridCol w:w="1119"/>
        <w:gridCol w:w="674"/>
        <w:gridCol w:w="674"/>
        <w:gridCol w:w="1003"/>
        <w:gridCol w:w="741"/>
        <w:gridCol w:w="780"/>
        <w:gridCol w:w="594"/>
        <w:gridCol w:w="575"/>
        <w:gridCol w:w="927"/>
      </w:tblGrid>
      <w:tr w:rsidR="00C07D8F" w:rsidRPr="00373585" w:rsidTr="000D6F65">
        <w:trPr>
          <w:cantSplit/>
          <w:trHeight w:val="450"/>
          <w:jc w:val="center"/>
        </w:trPr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序</w:t>
            </w:r>
          </w:p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网上</w:t>
            </w:r>
          </w:p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报名号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毕业学校及所学专业</w:t>
            </w:r>
          </w:p>
        </w:tc>
        <w:tc>
          <w:tcPr>
            <w:tcW w:w="193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申请任教学科</w:t>
            </w:r>
          </w:p>
        </w:tc>
        <w:tc>
          <w:tcPr>
            <w:tcW w:w="616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高校教师资格认定条件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初审</w:t>
            </w:r>
          </w:p>
          <w:p w:rsidR="00C07D8F" w:rsidRPr="00373585" w:rsidRDefault="00C07D8F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</w:tr>
      <w:tr w:rsidR="00C07D8F" w:rsidRPr="00373585" w:rsidTr="000D6F65">
        <w:trPr>
          <w:cantSplit/>
          <w:trHeight w:val="780"/>
          <w:jc w:val="center"/>
        </w:trPr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体检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普通话</w:t>
            </w:r>
          </w:p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水平</w:t>
            </w: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思想品德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两学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测试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C07D8F" w:rsidRPr="00373585" w:rsidTr="000D6F65">
        <w:trPr>
          <w:trHeight w:val="450"/>
          <w:jc w:val="center"/>
        </w:trPr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07D8F" w:rsidRPr="00373585" w:rsidRDefault="00C07D8F" w:rsidP="000D6F6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C07D8F" w:rsidRPr="00373585" w:rsidRDefault="00C07D8F" w:rsidP="005C36F5">
      <w:pPr>
        <w:widowControl/>
        <w:spacing w:line="360" w:lineRule="atLeast"/>
        <w:jc w:val="left"/>
        <w:rPr>
          <w:rFonts w:ascii="宋体" w:cs="宋体"/>
          <w:kern w:val="0"/>
          <w:sz w:val="18"/>
          <w:szCs w:val="18"/>
        </w:rPr>
      </w:pPr>
      <w:r w:rsidRPr="00373585">
        <w:rPr>
          <w:rFonts w:ascii="宋体" w:cs="宋体"/>
          <w:kern w:val="0"/>
          <w:sz w:val="18"/>
          <w:szCs w:val="18"/>
        </w:rPr>
        <w:t> </w:t>
      </w:r>
      <w:r w:rsidRPr="00373585">
        <w:rPr>
          <w:rFonts w:ascii="宋体" w:hAnsi="宋体" w:cs="宋体"/>
          <w:kern w:val="0"/>
          <w:sz w:val="18"/>
          <w:szCs w:val="18"/>
        </w:rPr>
        <w:t xml:space="preserve">   </w:t>
      </w:r>
      <w:r w:rsidRPr="00373585">
        <w:rPr>
          <w:rFonts w:ascii="宋体" w:hAnsi="宋体" w:cs="宋体" w:hint="eastAsia"/>
          <w:kern w:val="0"/>
          <w:sz w:val="18"/>
          <w:szCs w:val="18"/>
        </w:rPr>
        <w:t>注：</w:t>
      </w:r>
      <w:r w:rsidRPr="00373585">
        <w:rPr>
          <w:rFonts w:ascii="宋体" w:hAnsi="宋体" w:cs="宋体"/>
          <w:kern w:val="0"/>
          <w:sz w:val="18"/>
          <w:szCs w:val="18"/>
        </w:rPr>
        <w:t>1</w:t>
      </w:r>
      <w:r w:rsidRPr="00373585">
        <w:rPr>
          <w:rFonts w:ascii="宋体" w:hAnsi="宋体" w:cs="宋体" w:hint="eastAsia"/>
          <w:kern w:val="0"/>
          <w:sz w:val="18"/>
          <w:szCs w:val="18"/>
        </w:rPr>
        <w:t>、“思想品德”、“体检”“岗前培训”“两学”（教育学、心理学）填合格或不合格，“测试”填成绩或免测（免测在备注栏填写免测原因</w:t>
      </w:r>
      <w:r w:rsidRPr="00373585">
        <w:rPr>
          <w:rFonts w:ascii="宋体" w:hAnsi="宋体" w:cs="宋体"/>
          <w:kern w:val="0"/>
          <w:sz w:val="18"/>
          <w:szCs w:val="18"/>
        </w:rPr>
        <w:t>——</w:t>
      </w:r>
      <w:r w:rsidRPr="00373585">
        <w:rPr>
          <w:rFonts w:ascii="宋体" w:hAnsi="宋体" w:cs="宋体" w:hint="eastAsia"/>
          <w:kern w:val="0"/>
          <w:sz w:val="18"/>
          <w:szCs w:val="18"/>
        </w:rPr>
        <w:t>师范类、博士、副教授或教授）；</w:t>
      </w:r>
      <w:r w:rsidRPr="00373585">
        <w:rPr>
          <w:rFonts w:ascii="宋体" w:hAnsi="宋体" w:cs="宋体"/>
          <w:kern w:val="0"/>
          <w:sz w:val="18"/>
          <w:szCs w:val="18"/>
        </w:rPr>
        <w:t>2</w:t>
      </w:r>
      <w:r w:rsidRPr="00373585">
        <w:rPr>
          <w:rFonts w:ascii="宋体" w:hAnsi="宋体" w:cs="宋体" w:hint="eastAsia"/>
          <w:kern w:val="0"/>
          <w:sz w:val="18"/>
          <w:szCs w:val="18"/>
        </w:rPr>
        <w:t>、初审意见由认定机构填写；</w:t>
      </w:r>
      <w:r w:rsidRPr="00373585">
        <w:rPr>
          <w:rFonts w:ascii="宋体" w:hAnsi="宋体" w:cs="宋体"/>
          <w:kern w:val="0"/>
          <w:sz w:val="18"/>
          <w:szCs w:val="18"/>
        </w:rPr>
        <w:t>3.</w:t>
      </w:r>
      <w:r w:rsidRPr="00373585">
        <w:rPr>
          <w:rFonts w:ascii="宋体" w:hAnsi="宋体" w:cs="宋体" w:hint="eastAsia"/>
          <w:kern w:val="0"/>
          <w:sz w:val="18"/>
          <w:szCs w:val="18"/>
        </w:rPr>
        <w:t>本表一式三份。</w:t>
      </w:r>
    </w:p>
    <w:p w:rsidR="00C07D8F" w:rsidRPr="00373585" w:rsidRDefault="00C07D8F" w:rsidP="005C36F5"/>
    <w:p w:rsidR="00C07D8F" w:rsidRPr="005C36F5" w:rsidRDefault="00C07D8F"/>
    <w:sectPr w:rsidR="00C07D8F" w:rsidRPr="005C36F5" w:rsidSect="00373585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D8F" w:rsidRDefault="00C07D8F" w:rsidP="00212B85">
      <w:r>
        <w:separator/>
      </w:r>
    </w:p>
  </w:endnote>
  <w:endnote w:type="continuationSeparator" w:id="0">
    <w:p w:rsidR="00C07D8F" w:rsidRDefault="00C07D8F" w:rsidP="0021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D8F" w:rsidRDefault="00C07D8F" w:rsidP="00212B85">
      <w:r>
        <w:separator/>
      </w:r>
    </w:p>
  </w:footnote>
  <w:footnote w:type="continuationSeparator" w:id="0">
    <w:p w:rsidR="00C07D8F" w:rsidRDefault="00C07D8F" w:rsidP="00212B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6F5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BCB"/>
    <w:rsid w:val="000D0211"/>
    <w:rsid w:val="000D0526"/>
    <w:rsid w:val="000D20EC"/>
    <w:rsid w:val="000D38EF"/>
    <w:rsid w:val="000D3E14"/>
    <w:rsid w:val="000D5517"/>
    <w:rsid w:val="000D5C62"/>
    <w:rsid w:val="000D6F65"/>
    <w:rsid w:val="000E4C1D"/>
    <w:rsid w:val="000E62E1"/>
    <w:rsid w:val="000F5635"/>
    <w:rsid w:val="000F69A1"/>
    <w:rsid w:val="001118B1"/>
    <w:rsid w:val="001275AF"/>
    <w:rsid w:val="00127D8F"/>
    <w:rsid w:val="00135B04"/>
    <w:rsid w:val="00144955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116B"/>
    <w:rsid w:val="001D6302"/>
    <w:rsid w:val="001E4A9B"/>
    <w:rsid w:val="00207F5D"/>
    <w:rsid w:val="00210299"/>
    <w:rsid w:val="00212B85"/>
    <w:rsid w:val="00213174"/>
    <w:rsid w:val="00225A43"/>
    <w:rsid w:val="00232C9B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31471D"/>
    <w:rsid w:val="00315036"/>
    <w:rsid w:val="00317A4D"/>
    <w:rsid w:val="00322848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528ED"/>
    <w:rsid w:val="003655CE"/>
    <w:rsid w:val="003667D4"/>
    <w:rsid w:val="0036686C"/>
    <w:rsid w:val="00370F59"/>
    <w:rsid w:val="00371939"/>
    <w:rsid w:val="00373585"/>
    <w:rsid w:val="00382C3C"/>
    <w:rsid w:val="00383DEB"/>
    <w:rsid w:val="003858AA"/>
    <w:rsid w:val="00394407"/>
    <w:rsid w:val="00397F9D"/>
    <w:rsid w:val="003A0777"/>
    <w:rsid w:val="003A348E"/>
    <w:rsid w:val="003B32DD"/>
    <w:rsid w:val="003B5568"/>
    <w:rsid w:val="003B6E9E"/>
    <w:rsid w:val="003D79B4"/>
    <w:rsid w:val="003F27BD"/>
    <w:rsid w:val="003F2E4D"/>
    <w:rsid w:val="003F2F61"/>
    <w:rsid w:val="00404A04"/>
    <w:rsid w:val="00410713"/>
    <w:rsid w:val="00410D88"/>
    <w:rsid w:val="00411FA5"/>
    <w:rsid w:val="0041566D"/>
    <w:rsid w:val="00420EF0"/>
    <w:rsid w:val="0042143F"/>
    <w:rsid w:val="0042497F"/>
    <w:rsid w:val="00427EEA"/>
    <w:rsid w:val="0043082A"/>
    <w:rsid w:val="00441689"/>
    <w:rsid w:val="00443024"/>
    <w:rsid w:val="00444A06"/>
    <w:rsid w:val="0045001F"/>
    <w:rsid w:val="00453F96"/>
    <w:rsid w:val="004549D9"/>
    <w:rsid w:val="004733C3"/>
    <w:rsid w:val="004766FE"/>
    <w:rsid w:val="0048222A"/>
    <w:rsid w:val="00492231"/>
    <w:rsid w:val="00493303"/>
    <w:rsid w:val="00497682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F68FF"/>
    <w:rsid w:val="00500403"/>
    <w:rsid w:val="00502C48"/>
    <w:rsid w:val="005033A4"/>
    <w:rsid w:val="005049A2"/>
    <w:rsid w:val="0050577E"/>
    <w:rsid w:val="0050711C"/>
    <w:rsid w:val="00522722"/>
    <w:rsid w:val="00522A5E"/>
    <w:rsid w:val="00523C88"/>
    <w:rsid w:val="00531CCE"/>
    <w:rsid w:val="00531EBE"/>
    <w:rsid w:val="00532B8F"/>
    <w:rsid w:val="00533950"/>
    <w:rsid w:val="0053463A"/>
    <w:rsid w:val="00556710"/>
    <w:rsid w:val="005805DF"/>
    <w:rsid w:val="005828CE"/>
    <w:rsid w:val="005862F3"/>
    <w:rsid w:val="00592735"/>
    <w:rsid w:val="005B357A"/>
    <w:rsid w:val="005B62C2"/>
    <w:rsid w:val="005C36F5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87"/>
    <w:rsid w:val="006058EC"/>
    <w:rsid w:val="006102C4"/>
    <w:rsid w:val="00613DF1"/>
    <w:rsid w:val="00614ED8"/>
    <w:rsid w:val="00620CC0"/>
    <w:rsid w:val="006211F6"/>
    <w:rsid w:val="00622447"/>
    <w:rsid w:val="00625A17"/>
    <w:rsid w:val="00626792"/>
    <w:rsid w:val="00626D5C"/>
    <w:rsid w:val="00641819"/>
    <w:rsid w:val="00644142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D0D38"/>
    <w:rsid w:val="006D4EAA"/>
    <w:rsid w:val="006E4842"/>
    <w:rsid w:val="006E4E4C"/>
    <w:rsid w:val="006E534F"/>
    <w:rsid w:val="006E669B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4AFA"/>
    <w:rsid w:val="007714C6"/>
    <w:rsid w:val="00771D73"/>
    <w:rsid w:val="00786743"/>
    <w:rsid w:val="00793294"/>
    <w:rsid w:val="00796E02"/>
    <w:rsid w:val="007B03E0"/>
    <w:rsid w:val="007B3CAE"/>
    <w:rsid w:val="007C03CE"/>
    <w:rsid w:val="007C36AC"/>
    <w:rsid w:val="007D01D6"/>
    <w:rsid w:val="007E519A"/>
    <w:rsid w:val="007F1742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DF5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71A6"/>
    <w:rsid w:val="008872D0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50C0"/>
    <w:rsid w:val="00A2084F"/>
    <w:rsid w:val="00A24202"/>
    <w:rsid w:val="00A24B1F"/>
    <w:rsid w:val="00A330D6"/>
    <w:rsid w:val="00A42F4C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4B8B"/>
    <w:rsid w:val="00BB52C7"/>
    <w:rsid w:val="00BB5374"/>
    <w:rsid w:val="00BC6D35"/>
    <w:rsid w:val="00BD6AAA"/>
    <w:rsid w:val="00BE14DC"/>
    <w:rsid w:val="00BE30EB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07D8F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629C2"/>
    <w:rsid w:val="00C67473"/>
    <w:rsid w:val="00C67A71"/>
    <w:rsid w:val="00C836F3"/>
    <w:rsid w:val="00C84F22"/>
    <w:rsid w:val="00C868B6"/>
    <w:rsid w:val="00C923CC"/>
    <w:rsid w:val="00C947DE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47E7B"/>
    <w:rsid w:val="00D55EE7"/>
    <w:rsid w:val="00D65B82"/>
    <w:rsid w:val="00D65CA5"/>
    <w:rsid w:val="00D770F8"/>
    <w:rsid w:val="00D93F7A"/>
    <w:rsid w:val="00D945BD"/>
    <w:rsid w:val="00D973E6"/>
    <w:rsid w:val="00DA0876"/>
    <w:rsid w:val="00DA3F84"/>
    <w:rsid w:val="00DB3932"/>
    <w:rsid w:val="00DB5713"/>
    <w:rsid w:val="00DC2165"/>
    <w:rsid w:val="00DC57DC"/>
    <w:rsid w:val="00DD2322"/>
    <w:rsid w:val="00DD2A70"/>
    <w:rsid w:val="00DD44B1"/>
    <w:rsid w:val="00DD7024"/>
    <w:rsid w:val="00DE36F1"/>
    <w:rsid w:val="00DF03EA"/>
    <w:rsid w:val="00DF66FE"/>
    <w:rsid w:val="00E00A23"/>
    <w:rsid w:val="00E022DB"/>
    <w:rsid w:val="00E10491"/>
    <w:rsid w:val="00E2393C"/>
    <w:rsid w:val="00E25153"/>
    <w:rsid w:val="00E273C6"/>
    <w:rsid w:val="00E371E4"/>
    <w:rsid w:val="00E4540C"/>
    <w:rsid w:val="00E469C6"/>
    <w:rsid w:val="00E56509"/>
    <w:rsid w:val="00E70891"/>
    <w:rsid w:val="00E716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D0B45"/>
    <w:rsid w:val="00EE0858"/>
    <w:rsid w:val="00EE5C84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742C"/>
    <w:rsid w:val="00F72F69"/>
    <w:rsid w:val="00F80F96"/>
    <w:rsid w:val="00F85F89"/>
    <w:rsid w:val="00F901D9"/>
    <w:rsid w:val="00F91B25"/>
    <w:rsid w:val="00FA1F06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6F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12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2B8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12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B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55</Words>
  <Characters>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</cp:revision>
  <cp:lastPrinted>2016-09-26T07:34:00Z</cp:lastPrinted>
  <dcterms:created xsi:type="dcterms:W3CDTF">2016-09-26T07:37:00Z</dcterms:created>
  <dcterms:modified xsi:type="dcterms:W3CDTF">2016-09-27T07:17:00Z</dcterms:modified>
</cp:coreProperties>
</file>