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E80" w:rsidRDefault="00356E80" w:rsidP="00E47B69">
      <w:pPr>
        <w:widowControl/>
        <w:spacing w:line="360" w:lineRule="atLeast"/>
        <w:jc w:val="center"/>
        <w:rPr>
          <w:rFonts w:ascii="宋体" w:cs="宋体"/>
          <w:b/>
          <w:bCs/>
          <w:kern w:val="0"/>
          <w:sz w:val="36"/>
          <w:szCs w:val="36"/>
        </w:rPr>
      </w:pPr>
      <w:r w:rsidRPr="00373585">
        <w:rPr>
          <w:rFonts w:ascii="宋体" w:hAnsi="宋体" w:cs="宋体" w:hint="eastAsia"/>
          <w:b/>
          <w:bCs/>
          <w:kern w:val="0"/>
          <w:sz w:val="36"/>
          <w:szCs w:val="36"/>
        </w:rPr>
        <w:t>教育教学基本素质与能力测试成绩报告单</w:t>
      </w:r>
    </w:p>
    <w:p w:rsidR="00356E80" w:rsidRPr="00373585" w:rsidRDefault="00356E80" w:rsidP="00E47B69">
      <w:pPr>
        <w:widowControl/>
        <w:spacing w:line="360" w:lineRule="atLeast"/>
        <w:jc w:val="center"/>
        <w:rPr>
          <w:rFonts w:ascii="宋体" w:cs="宋体"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147"/>
        <w:gridCol w:w="865"/>
        <w:gridCol w:w="1374"/>
        <w:gridCol w:w="1178"/>
        <w:gridCol w:w="1374"/>
        <w:gridCol w:w="2578"/>
      </w:tblGrid>
      <w:tr w:rsidR="00356E80" w:rsidRPr="00373585" w:rsidTr="000D6F65">
        <w:trPr>
          <w:trHeight w:val="735"/>
          <w:jc w:val="center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姓</w:t>
            </w:r>
            <w:r w:rsidRPr="00373585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373585"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356E80" w:rsidRPr="00373585" w:rsidTr="000D6F65">
        <w:trPr>
          <w:trHeight w:val="735"/>
          <w:jc w:val="center"/>
        </w:trPr>
        <w:tc>
          <w:tcPr>
            <w:tcW w:w="1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性</w:t>
            </w:r>
            <w:r w:rsidRPr="00373585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373585">
              <w:rPr>
                <w:rFonts w:ascii="宋体" w:hAnsi="宋体" w:cs="宋体" w:hint="eastAsia"/>
                <w:kern w:val="0"/>
                <w:sz w:val="24"/>
              </w:rPr>
              <w:t>别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356E80" w:rsidRPr="00373585" w:rsidTr="000D6F65">
        <w:trPr>
          <w:trHeight w:val="735"/>
          <w:jc w:val="center"/>
        </w:trPr>
        <w:tc>
          <w:tcPr>
            <w:tcW w:w="20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685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356E80" w:rsidRPr="00373585" w:rsidTr="000D6F65">
        <w:trPr>
          <w:trHeight w:val="735"/>
          <w:jc w:val="center"/>
        </w:trPr>
        <w:tc>
          <w:tcPr>
            <w:tcW w:w="20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所学专业</w:t>
            </w:r>
          </w:p>
        </w:tc>
        <w:tc>
          <w:tcPr>
            <w:tcW w:w="268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测试学科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356E80" w:rsidRPr="00373585" w:rsidTr="000D6F65">
        <w:trPr>
          <w:jc w:val="center"/>
        </w:trPr>
        <w:tc>
          <w:tcPr>
            <w:tcW w:w="20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测试成绩</w:t>
            </w:r>
          </w:p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85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356E80" w:rsidRPr="00373585" w:rsidTr="000D6F65">
        <w:trPr>
          <w:trHeight w:val="3240"/>
          <w:jc w:val="center"/>
        </w:trPr>
        <w:tc>
          <w:tcPr>
            <w:tcW w:w="20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评</w:t>
            </w:r>
            <w:r w:rsidRPr="00373585">
              <w:rPr>
                <w:rFonts w:ascii="宋体" w:cs="宋体"/>
                <w:kern w:val="0"/>
                <w:sz w:val="24"/>
              </w:rPr>
              <w:t>   </w:t>
            </w:r>
            <w:r w:rsidRPr="00373585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373585">
              <w:rPr>
                <w:rFonts w:ascii="宋体" w:hAnsi="宋体" w:cs="宋体" w:hint="eastAsia"/>
                <w:kern w:val="0"/>
                <w:sz w:val="24"/>
              </w:rPr>
              <w:t>语</w:t>
            </w:r>
          </w:p>
        </w:tc>
        <w:tc>
          <w:tcPr>
            <w:tcW w:w="685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Pr="00373585" w:rsidRDefault="00356E80" w:rsidP="000D6F6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356E80" w:rsidRPr="00373585" w:rsidTr="000D6F65">
        <w:trPr>
          <w:trHeight w:val="2540"/>
          <w:jc w:val="center"/>
        </w:trPr>
        <w:tc>
          <w:tcPr>
            <w:tcW w:w="894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56E80" w:rsidRDefault="00356E8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cs="宋体"/>
                <w:kern w:val="0"/>
                <w:sz w:val="24"/>
              </w:rPr>
              <w:t> </w:t>
            </w:r>
          </w:p>
          <w:p w:rsidR="00356E80" w:rsidRDefault="00356E8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356E80" w:rsidRDefault="00356E8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356E80" w:rsidRDefault="00356E8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356E80" w:rsidRDefault="00356E8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356E80" w:rsidRPr="00373585" w:rsidRDefault="00356E80" w:rsidP="000D6F65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356E80" w:rsidRPr="00373585" w:rsidRDefault="00356E80" w:rsidP="000D6F65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cs="宋体"/>
                <w:kern w:val="0"/>
                <w:sz w:val="24"/>
              </w:rPr>
              <w:t> </w:t>
            </w:r>
          </w:p>
          <w:p w:rsidR="00356E80" w:rsidRPr="00373585" w:rsidRDefault="00356E80" w:rsidP="000D6F65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测试单位公章</w:t>
            </w:r>
          </w:p>
          <w:p w:rsidR="00356E80" w:rsidRDefault="00356E80" w:rsidP="000D6F65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  <w:r w:rsidRPr="00373585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373585">
              <w:rPr>
                <w:rFonts w:ascii="宋体" w:cs="宋体"/>
                <w:kern w:val="0"/>
                <w:sz w:val="24"/>
              </w:rPr>
              <w:t> </w:t>
            </w:r>
            <w:r w:rsidRPr="00373585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373585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373585">
              <w:rPr>
                <w:rFonts w:ascii="宋体" w:cs="宋体"/>
                <w:kern w:val="0"/>
                <w:sz w:val="24"/>
              </w:rPr>
              <w:t> </w:t>
            </w:r>
            <w:r w:rsidRPr="00373585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373585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  <w:p w:rsidR="00356E80" w:rsidRDefault="00356E80" w:rsidP="000D6F65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</w:p>
          <w:p w:rsidR="00356E80" w:rsidRDefault="00356E80" w:rsidP="000D6F65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</w:p>
          <w:p w:rsidR="00356E80" w:rsidRPr="00373585" w:rsidRDefault="00356E80" w:rsidP="000D6F65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356E80" w:rsidRPr="00373585" w:rsidRDefault="00356E80" w:rsidP="00E47B69">
      <w:pPr>
        <w:widowControl/>
        <w:spacing w:line="360" w:lineRule="atLeast"/>
        <w:ind w:firstLine="420"/>
        <w:jc w:val="left"/>
        <w:rPr>
          <w:rFonts w:ascii="宋体" w:cs="宋体"/>
          <w:kern w:val="0"/>
          <w:sz w:val="24"/>
        </w:rPr>
      </w:pPr>
      <w:r w:rsidRPr="00373585">
        <w:rPr>
          <w:rFonts w:ascii="宋体" w:hAnsi="宋体" w:cs="宋体" w:hint="eastAsia"/>
          <w:kern w:val="0"/>
          <w:sz w:val="24"/>
        </w:rPr>
        <w:t>备注：</w:t>
      </w:r>
      <w:r w:rsidRPr="00373585">
        <w:rPr>
          <w:rFonts w:ascii="宋体" w:hAnsi="宋体" w:cs="宋体"/>
          <w:kern w:val="0"/>
          <w:sz w:val="24"/>
        </w:rPr>
        <w:t>1.</w:t>
      </w:r>
      <w:r w:rsidRPr="00373585">
        <w:rPr>
          <w:rFonts w:ascii="宋体" w:hAnsi="宋体" w:cs="宋体" w:hint="eastAsia"/>
          <w:kern w:val="0"/>
          <w:sz w:val="24"/>
        </w:rPr>
        <w:t>测试成绩满分</w:t>
      </w:r>
      <w:r w:rsidRPr="00373585">
        <w:rPr>
          <w:rFonts w:ascii="宋体" w:hAnsi="宋体" w:cs="宋体"/>
          <w:kern w:val="0"/>
          <w:sz w:val="24"/>
        </w:rPr>
        <w:t>100</w:t>
      </w:r>
      <w:r w:rsidRPr="00373585">
        <w:rPr>
          <w:rFonts w:ascii="宋体" w:hAnsi="宋体" w:cs="宋体" w:hint="eastAsia"/>
          <w:kern w:val="0"/>
          <w:sz w:val="24"/>
        </w:rPr>
        <w:t>分，</w:t>
      </w:r>
      <w:r w:rsidRPr="00373585">
        <w:rPr>
          <w:rFonts w:ascii="宋体" w:hAnsi="宋体" w:cs="宋体"/>
          <w:kern w:val="0"/>
          <w:sz w:val="24"/>
        </w:rPr>
        <w:t>60</w:t>
      </w:r>
      <w:r w:rsidRPr="00373585">
        <w:rPr>
          <w:rFonts w:ascii="宋体" w:hAnsi="宋体" w:cs="宋体" w:hint="eastAsia"/>
          <w:kern w:val="0"/>
          <w:sz w:val="24"/>
        </w:rPr>
        <w:t>分（含）以上为合格；</w:t>
      </w:r>
    </w:p>
    <w:p w:rsidR="00356E80" w:rsidRPr="00373585" w:rsidRDefault="00356E80" w:rsidP="008620F0">
      <w:pPr>
        <w:widowControl/>
        <w:spacing w:line="360" w:lineRule="atLeast"/>
        <w:ind w:firstLineChars="475" w:firstLine="31680"/>
        <w:jc w:val="left"/>
        <w:rPr>
          <w:rFonts w:ascii="宋体" w:cs="宋体"/>
          <w:kern w:val="0"/>
          <w:sz w:val="24"/>
        </w:rPr>
      </w:pPr>
      <w:r w:rsidRPr="00373585">
        <w:rPr>
          <w:rFonts w:ascii="宋体" w:hAnsi="宋体" w:cs="宋体"/>
          <w:kern w:val="0"/>
          <w:sz w:val="24"/>
        </w:rPr>
        <w:t>2.</w:t>
      </w:r>
      <w:r w:rsidRPr="00373585">
        <w:rPr>
          <w:rFonts w:ascii="宋体" w:hAnsi="宋体" w:cs="宋体" w:hint="eastAsia"/>
          <w:kern w:val="0"/>
          <w:sz w:val="24"/>
        </w:rPr>
        <w:t>本成绩单有效期</w:t>
      </w:r>
      <w:r w:rsidRPr="00373585">
        <w:rPr>
          <w:rFonts w:ascii="宋体" w:hAnsi="宋体" w:cs="宋体"/>
          <w:kern w:val="0"/>
          <w:sz w:val="24"/>
        </w:rPr>
        <w:t>3</w:t>
      </w:r>
      <w:r w:rsidRPr="00373585">
        <w:rPr>
          <w:rFonts w:ascii="宋体" w:hAnsi="宋体" w:cs="宋体" w:hint="eastAsia"/>
          <w:kern w:val="0"/>
          <w:sz w:val="24"/>
        </w:rPr>
        <w:t>年。</w:t>
      </w:r>
    </w:p>
    <w:p w:rsidR="00356E80" w:rsidRDefault="00356E80"/>
    <w:sectPr w:rsidR="00356E80" w:rsidSect="001A6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E80" w:rsidRDefault="00356E80" w:rsidP="0026381C">
      <w:r>
        <w:separator/>
      </w:r>
    </w:p>
  </w:endnote>
  <w:endnote w:type="continuationSeparator" w:id="0">
    <w:p w:rsidR="00356E80" w:rsidRDefault="00356E80" w:rsidP="00263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E80" w:rsidRDefault="00356E80" w:rsidP="0026381C">
      <w:r>
        <w:separator/>
      </w:r>
    </w:p>
  </w:footnote>
  <w:footnote w:type="continuationSeparator" w:id="0">
    <w:p w:rsidR="00356E80" w:rsidRDefault="00356E80" w:rsidP="002638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B69"/>
    <w:rsid w:val="00006C41"/>
    <w:rsid w:val="0001119D"/>
    <w:rsid w:val="0001157A"/>
    <w:rsid w:val="00012552"/>
    <w:rsid w:val="00016C63"/>
    <w:rsid w:val="0002405A"/>
    <w:rsid w:val="00025FC9"/>
    <w:rsid w:val="000333BD"/>
    <w:rsid w:val="00034C9A"/>
    <w:rsid w:val="00034E88"/>
    <w:rsid w:val="00036DBE"/>
    <w:rsid w:val="000407E0"/>
    <w:rsid w:val="00040A68"/>
    <w:rsid w:val="000418C7"/>
    <w:rsid w:val="00041C4A"/>
    <w:rsid w:val="000421B4"/>
    <w:rsid w:val="000479E3"/>
    <w:rsid w:val="00051137"/>
    <w:rsid w:val="00051503"/>
    <w:rsid w:val="00054036"/>
    <w:rsid w:val="000726A9"/>
    <w:rsid w:val="000738D1"/>
    <w:rsid w:val="000758FF"/>
    <w:rsid w:val="00076A04"/>
    <w:rsid w:val="00090BD4"/>
    <w:rsid w:val="00094249"/>
    <w:rsid w:val="00096D16"/>
    <w:rsid w:val="000A016B"/>
    <w:rsid w:val="000A0369"/>
    <w:rsid w:val="000A5A38"/>
    <w:rsid w:val="000A7478"/>
    <w:rsid w:val="000B0730"/>
    <w:rsid w:val="000B1CD3"/>
    <w:rsid w:val="000B7B56"/>
    <w:rsid w:val="000C0C3A"/>
    <w:rsid w:val="000C4EF6"/>
    <w:rsid w:val="000C7BCB"/>
    <w:rsid w:val="000D0211"/>
    <w:rsid w:val="000D0526"/>
    <w:rsid w:val="000D20EC"/>
    <w:rsid w:val="000D38EF"/>
    <w:rsid w:val="000D3E14"/>
    <w:rsid w:val="000D5517"/>
    <w:rsid w:val="000D5C62"/>
    <w:rsid w:val="000D6F65"/>
    <w:rsid w:val="000E4C1D"/>
    <w:rsid w:val="000E62E1"/>
    <w:rsid w:val="000F5635"/>
    <w:rsid w:val="000F69A1"/>
    <w:rsid w:val="001118B1"/>
    <w:rsid w:val="001275AF"/>
    <w:rsid w:val="00127D8F"/>
    <w:rsid w:val="00135B04"/>
    <w:rsid w:val="00144955"/>
    <w:rsid w:val="001566D8"/>
    <w:rsid w:val="00160D88"/>
    <w:rsid w:val="00161FDF"/>
    <w:rsid w:val="001735BD"/>
    <w:rsid w:val="00177B7F"/>
    <w:rsid w:val="00191739"/>
    <w:rsid w:val="00191DE7"/>
    <w:rsid w:val="0019287C"/>
    <w:rsid w:val="00196DF1"/>
    <w:rsid w:val="001A3076"/>
    <w:rsid w:val="001A4292"/>
    <w:rsid w:val="001A5AF1"/>
    <w:rsid w:val="001A6C59"/>
    <w:rsid w:val="001B18A8"/>
    <w:rsid w:val="001B5280"/>
    <w:rsid w:val="001B6F6E"/>
    <w:rsid w:val="001D6302"/>
    <w:rsid w:val="001E4A9B"/>
    <w:rsid w:val="00207F5D"/>
    <w:rsid w:val="00210299"/>
    <w:rsid w:val="00213174"/>
    <w:rsid w:val="00225A43"/>
    <w:rsid w:val="00232C9B"/>
    <w:rsid w:val="0023534E"/>
    <w:rsid w:val="002404A5"/>
    <w:rsid w:val="00250F5B"/>
    <w:rsid w:val="00256174"/>
    <w:rsid w:val="002568A6"/>
    <w:rsid w:val="00260E4F"/>
    <w:rsid w:val="0026381C"/>
    <w:rsid w:val="00266C9A"/>
    <w:rsid w:val="00267663"/>
    <w:rsid w:val="0026782B"/>
    <w:rsid w:val="00270A09"/>
    <w:rsid w:val="002713E5"/>
    <w:rsid w:val="00274405"/>
    <w:rsid w:val="00281FC7"/>
    <w:rsid w:val="00284839"/>
    <w:rsid w:val="00292AD9"/>
    <w:rsid w:val="00293340"/>
    <w:rsid w:val="002A3140"/>
    <w:rsid w:val="002A7DBC"/>
    <w:rsid w:val="002B11D7"/>
    <w:rsid w:val="002B5C23"/>
    <w:rsid w:val="002C20C3"/>
    <w:rsid w:val="002C46FF"/>
    <w:rsid w:val="002C5FC7"/>
    <w:rsid w:val="002D4C34"/>
    <w:rsid w:val="002D5AFA"/>
    <w:rsid w:val="002E0EEE"/>
    <w:rsid w:val="002E2018"/>
    <w:rsid w:val="002F62EE"/>
    <w:rsid w:val="00301AE9"/>
    <w:rsid w:val="0031471D"/>
    <w:rsid w:val="00315036"/>
    <w:rsid w:val="00317A4D"/>
    <w:rsid w:val="00322848"/>
    <w:rsid w:val="00323047"/>
    <w:rsid w:val="0032410B"/>
    <w:rsid w:val="00326297"/>
    <w:rsid w:val="00327C42"/>
    <w:rsid w:val="00336311"/>
    <w:rsid w:val="0034048A"/>
    <w:rsid w:val="0034099E"/>
    <w:rsid w:val="00341638"/>
    <w:rsid w:val="00344A12"/>
    <w:rsid w:val="00345924"/>
    <w:rsid w:val="0034644F"/>
    <w:rsid w:val="00356E80"/>
    <w:rsid w:val="003655CE"/>
    <w:rsid w:val="003667D4"/>
    <w:rsid w:val="0036686C"/>
    <w:rsid w:val="00370F59"/>
    <w:rsid w:val="00371939"/>
    <w:rsid w:val="00373585"/>
    <w:rsid w:val="00382C3C"/>
    <w:rsid w:val="003858AA"/>
    <w:rsid w:val="00394407"/>
    <w:rsid w:val="00397F9D"/>
    <w:rsid w:val="003A0777"/>
    <w:rsid w:val="003A348E"/>
    <w:rsid w:val="003B32DD"/>
    <w:rsid w:val="003B5568"/>
    <w:rsid w:val="003B6E9E"/>
    <w:rsid w:val="003D79B4"/>
    <w:rsid w:val="003F27BD"/>
    <w:rsid w:val="003F2E4D"/>
    <w:rsid w:val="003F2F61"/>
    <w:rsid w:val="00404A04"/>
    <w:rsid w:val="00410713"/>
    <w:rsid w:val="00410D88"/>
    <w:rsid w:val="00411DE2"/>
    <w:rsid w:val="00411FA5"/>
    <w:rsid w:val="0041566D"/>
    <w:rsid w:val="00420EF0"/>
    <w:rsid w:val="0042143F"/>
    <w:rsid w:val="0042497F"/>
    <w:rsid w:val="00427EEA"/>
    <w:rsid w:val="0043082A"/>
    <w:rsid w:val="00441689"/>
    <w:rsid w:val="00443024"/>
    <w:rsid w:val="00444A06"/>
    <w:rsid w:val="0045001F"/>
    <w:rsid w:val="00453F96"/>
    <w:rsid w:val="004733C3"/>
    <w:rsid w:val="004766FE"/>
    <w:rsid w:val="0048222A"/>
    <w:rsid w:val="00492231"/>
    <w:rsid w:val="00493303"/>
    <w:rsid w:val="00497682"/>
    <w:rsid w:val="004A73F0"/>
    <w:rsid w:val="004A7DFD"/>
    <w:rsid w:val="004B2BE2"/>
    <w:rsid w:val="004B6F65"/>
    <w:rsid w:val="004B73E4"/>
    <w:rsid w:val="004B74F2"/>
    <w:rsid w:val="004C014F"/>
    <w:rsid w:val="004C37C4"/>
    <w:rsid w:val="004C6371"/>
    <w:rsid w:val="004D3C2F"/>
    <w:rsid w:val="004D7163"/>
    <w:rsid w:val="004E0A8E"/>
    <w:rsid w:val="004E34BD"/>
    <w:rsid w:val="004E4394"/>
    <w:rsid w:val="004E4C8A"/>
    <w:rsid w:val="004F68FF"/>
    <w:rsid w:val="00500403"/>
    <w:rsid w:val="00502C48"/>
    <w:rsid w:val="005033A4"/>
    <w:rsid w:val="005049A2"/>
    <w:rsid w:val="0050577E"/>
    <w:rsid w:val="0050711C"/>
    <w:rsid w:val="00522722"/>
    <w:rsid w:val="00522A5E"/>
    <w:rsid w:val="00523C88"/>
    <w:rsid w:val="00531CCE"/>
    <w:rsid w:val="00531EBE"/>
    <w:rsid w:val="00532B8F"/>
    <w:rsid w:val="00533950"/>
    <w:rsid w:val="00556710"/>
    <w:rsid w:val="005805DF"/>
    <w:rsid w:val="005828CE"/>
    <w:rsid w:val="005862F3"/>
    <w:rsid w:val="00592735"/>
    <w:rsid w:val="005B357A"/>
    <w:rsid w:val="005C7E4E"/>
    <w:rsid w:val="005D473D"/>
    <w:rsid w:val="005D498B"/>
    <w:rsid w:val="005D4E68"/>
    <w:rsid w:val="005D5866"/>
    <w:rsid w:val="005D743E"/>
    <w:rsid w:val="005E1FAC"/>
    <w:rsid w:val="005E3AA1"/>
    <w:rsid w:val="005F1DE0"/>
    <w:rsid w:val="005F6EA2"/>
    <w:rsid w:val="00601020"/>
    <w:rsid w:val="00601687"/>
    <w:rsid w:val="006058EC"/>
    <w:rsid w:val="006102C4"/>
    <w:rsid w:val="00613DF1"/>
    <w:rsid w:val="00614ED8"/>
    <w:rsid w:val="00620CC0"/>
    <w:rsid w:val="006211F6"/>
    <w:rsid w:val="00622447"/>
    <w:rsid w:val="00625A17"/>
    <w:rsid w:val="00626792"/>
    <w:rsid w:val="00626D5C"/>
    <w:rsid w:val="00641819"/>
    <w:rsid w:val="00644142"/>
    <w:rsid w:val="00653B26"/>
    <w:rsid w:val="00655170"/>
    <w:rsid w:val="00674E00"/>
    <w:rsid w:val="0067519F"/>
    <w:rsid w:val="0068019D"/>
    <w:rsid w:val="00680AEE"/>
    <w:rsid w:val="006819D1"/>
    <w:rsid w:val="006908B5"/>
    <w:rsid w:val="006914AD"/>
    <w:rsid w:val="006958D9"/>
    <w:rsid w:val="006A31D9"/>
    <w:rsid w:val="006A377F"/>
    <w:rsid w:val="006A43E4"/>
    <w:rsid w:val="006D0D38"/>
    <w:rsid w:val="006D4EAA"/>
    <w:rsid w:val="006E4842"/>
    <w:rsid w:val="006E4E4C"/>
    <w:rsid w:val="006E534F"/>
    <w:rsid w:val="006E669B"/>
    <w:rsid w:val="006F2532"/>
    <w:rsid w:val="006F4B00"/>
    <w:rsid w:val="00700324"/>
    <w:rsid w:val="0070216C"/>
    <w:rsid w:val="00704538"/>
    <w:rsid w:val="00705F7A"/>
    <w:rsid w:val="00706E8D"/>
    <w:rsid w:val="007075FB"/>
    <w:rsid w:val="00707C06"/>
    <w:rsid w:val="00715B96"/>
    <w:rsid w:val="0072616A"/>
    <w:rsid w:val="00726B36"/>
    <w:rsid w:val="00726E89"/>
    <w:rsid w:val="007270A4"/>
    <w:rsid w:val="00730760"/>
    <w:rsid w:val="007352DE"/>
    <w:rsid w:val="007437FA"/>
    <w:rsid w:val="007470DD"/>
    <w:rsid w:val="0075275C"/>
    <w:rsid w:val="00764AFA"/>
    <w:rsid w:val="007714C6"/>
    <w:rsid w:val="00771D73"/>
    <w:rsid w:val="00786743"/>
    <w:rsid w:val="00793294"/>
    <w:rsid w:val="00796E02"/>
    <w:rsid w:val="007B03E0"/>
    <w:rsid w:val="007C03CE"/>
    <w:rsid w:val="007C36AC"/>
    <w:rsid w:val="007D01D6"/>
    <w:rsid w:val="007E519A"/>
    <w:rsid w:val="00804095"/>
    <w:rsid w:val="00815295"/>
    <w:rsid w:val="008152AF"/>
    <w:rsid w:val="0082134C"/>
    <w:rsid w:val="00824A76"/>
    <w:rsid w:val="00830135"/>
    <w:rsid w:val="008365FB"/>
    <w:rsid w:val="00837F89"/>
    <w:rsid w:val="0084025E"/>
    <w:rsid w:val="00850DF5"/>
    <w:rsid w:val="00853922"/>
    <w:rsid w:val="0085420E"/>
    <w:rsid w:val="008555EB"/>
    <w:rsid w:val="008620F0"/>
    <w:rsid w:val="008705EF"/>
    <w:rsid w:val="00873F91"/>
    <w:rsid w:val="0087537D"/>
    <w:rsid w:val="008753B1"/>
    <w:rsid w:val="0087592C"/>
    <w:rsid w:val="00877B8B"/>
    <w:rsid w:val="00883C58"/>
    <w:rsid w:val="008871A6"/>
    <w:rsid w:val="008872D0"/>
    <w:rsid w:val="00890698"/>
    <w:rsid w:val="00892B9C"/>
    <w:rsid w:val="00892EEC"/>
    <w:rsid w:val="00895C88"/>
    <w:rsid w:val="008A1213"/>
    <w:rsid w:val="008A34AC"/>
    <w:rsid w:val="008C026F"/>
    <w:rsid w:val="008D12FD"/>
    <w:rsid w:val="008D246F"/>
    <w:rsid w:val="008D2C6D"/>
    <w:rsid w:val="008D4296"/>
    <w:rsid w:val="008E03C4"/>
    <w:rsid w:val="008F4261"/>
    <w:rsid w:val="009044D8"/>
    <w:rsid w:val="009105DB"/>
    <w:rsid w:val="0091188F"/>
    <w:rsid w:val="00914C13"/>
    <w:rsid w:val="009167BA"/>
    <w:rsid w:val="0092525C"/>
    <w:rsid w:val="009320E5"/>
    <w:rsid w:val="0093528E"/>
    <w:rsid w:val="0093674D"/>
    <w:rsid w:val="009378F2"/>
    <w:rsid w:val="00945E4F"/>
    <w:rsid w:val="009720E0"/>
    <w:rsid w:val="00972D12"/>
    <w:rsid w:val="00974A6E"/>
    <w:rsid w:val="00977F88"/>
    <w:rsid w:val="00982095"/>
    <w:rsid w:val="0098580D"/>
    <w:rsid w:val="009A27A8"/>
    <w:rsid w:val="009B3A0C"/>
    <w:rsid w:val="009B5AEE"/>
    <w:rsid w:val="009C3D0B"/>
    <w:rsid w:val="009D6648"/>
    <w:rsid w:val="009E1286"/>
    <w:rsid w:val="009E1700"/>
    <w:rsid w:val="009E2D16"/>
    <w:rsid w:val="009E4DBC"/>
    <w:rsid w:val="009F17E4"/>
    <w:rsid w:val="009F1FA1"/>
    <w:rsid w:val="009F50BE"/>
    <w:rsid w:val="009F688B"/>
    <w:rsid w:val="00A02129"/>
    <w:rsid w:val="00A022C9"/>
    <w:rsid w:val="00A1357B"/>
    <w:rsid w:val="00A150C0"/>
    <w:rsid w:val="00A2084F"/>
    <w:rsid w:val="00A24B1F"/>
    <w:rsid w:val="00A330D6"/>
    <w:rsid w:val="00A42F4C"/>
    <w:rsid w:val="00A61201"/>
    <w:rsid w:val="00A74EBB"/>
    <w:rsid w:val="00A86F03"/>
    <w:rsid w:val="00A92CB1"/>
    <w:rsid w:val="00AA2009"/>
    <w:rsid w:val="00AA4CCC"/>
    <w:rsid w:val="00AA5DD7"/>
    <w:rsid w:val="00AA74A9"/>
    <w:rsid w:val="00AC4F5A"/>
    <w:rsid w:val="00AC5E4E"/>
    <w:rsid w:val="00AD2F7C"/>
    <w:rsid w:val="00AD3202"/>
    <w:rsid w:val="00AD397F"/>
    <w:rsid w:val="00AD4668"/>
    <w:rsid w:val="00AD5D3B"/>
    <w:rsid w:val="00AF366E"/>
    <w:rsid w:val="00AF5062"/>
    <w:rsid w:val="00B00403"/>
    <w:rsid w:val="00B03A58"/>
    <w:rsid w:val="00B04BE4"/>
    <w:rsid w:val="00B04E2D"/>
    <w:rsid w:val="00B050A5"/>
    <w:rsid w:val="00B10868"/>
    <w:rsid w:val="00B15495"/>
    <w:rsid w:val="00B1671A"/>
    <w:rsid w:val="00B2210D"/>
    <w:rsid w:val="00B22922"/>
    <w:rsid w:val="00B24827"/>
    <w:rsid w:val="00B33B4D"/>
    <w:rsid w:val="00B343D3"/>
    <w:rsid w:val="00B34E0F"/>
    <w:rsid w:val="00B36F11"/>
    <w:rsid w:val="00B52C67"/>
    <w:rsid w:val="00B558BB"/>
    <w:rsid w:val="00B57F13"/>
    <w:rsid w:val="00B64892"/>
    <w:rsid w:val="00B64F8D"/>
    <w:rsid w:val="00B66E30"/>
    <w:rsid w:val="00B672A3"/>
    <w:rsid w:val="00B73208"/>
    <w:rsid w:val="00B74489"/>
    <w:rsid w:val="00B75CA9"/>
    <w:rsid w:val="00B76731"/>
    <w:rsid w:val="00B816E3"/>
    <w:rsid w:val="00B867CC"/>
    <w:rsid w:val="00B979C8"/>
    <w:rsid w:val="00BA150A"/>
    <w:rsid w:val="00BB4B8B"/>
    <w:rsid w:val="00BB52C7"/>
    <w:rsid w:val="00BC6D35"/>
    <w:rsid w:val="00BD6AAA"/>
    <w:rsid w:val="00BE14DC"/>
    <w:rsid w:val="00BE30EB"/>
    <w:rsid w:val="00BE4295"/>
    <w:rsid w:val="00BE4CB0"/>
    <w:rsid w:val="00BF0D50"/>
    <w:rsid w:val="00BF1682"/>
    <w:rsid w:val="00BF1D1E"/>
    <w:rsid w:val="00BF6FE6"/>
    <w:rsid w:val="00BF776E"/>
    <w:rsid w:val="00BF79BE"/>
    <w:rsid w:val="00C01857"/>
    <w:rsid w:val="00C043E6"/>
    <w:rsid w:val="00C060C3"/>
    <w:rsid w:val="00C16BEE"/>
    <w:rsid w:val="00C202ED"/>
    <w:rsid w:val="00C2084B"/>
    <w:rsid w:val="00C21064"/>
    <w:rsid w:val="00C252A2"/>
    <w:rsid w:val="00C33E0B"/>
    <w:rsid w:val="00C33E8D"/>
    <w:rsid w:val="00C37206"/>
    <w:rsid w:val="00C40351"/>
    <w:rsid w:val="00C40E5F"/>
    <w:rsid w:val="00C5381D"/>
    <w:rsid w:val="00C61A33"/>
    <w:rsid w:val="00C629C2"/>
    <w:rsid w:val="00C67473"/>
    <w:rsid w:val="00C67A71"/>
    <w:rsid w:val="00C836F3"/>
    <w:rsid w:val="00C84F22"/>
    <w:rsid w:val="00C868B6"/>
    <w:rsid w:val="00C923CC"/>
    <w:rsid w:val="00CA0E5C"/>
    <w:rsid w:val="00CA1C34"/>
    <w:rsid w:val="00CA5C23"/>
    <w:rsid w:val="00CC500F"/>
    <w:rsid w:val="00CD281F"/>
    <w:rsid w:val="00CD31C0"/>
    <w:rsid w:val="00CD636A"/>
    <w:rsid w:val="00CE3373"/>
    <w:rsid w:val="00CE44D4"/>
    <w:rsid w:val="00CF115A"/>
    <w:rsid w:val="00CF5FB8"/>
    <w:rsid w:val="00D00B14"/>
    <w:rsid w:val="00D02DFF"/>
    <w:rsid w:val="00D03A63"/>
    <w:rsid w:val="00D07DEF"/>
    <w:rsid w:val="00D20F99"/>
    <w:rsid w:val="00D217B8"/>
    <w:rsid w:val="00D2246B"/>
    <w:rsid w:val="00D47E7B"/>
    <w:rsid w:val="00D55EE7"/>
    <w:rsid w:val="00D65B82"/>
    <w:rsid w:val="00D65CA5"/>
    <w:rsid w:val="00D770F8"/>
    <w:rsid w:val="00D93F7A"/>
    <w:rsid w:val="00D945BD"/>
    <w:rsid w:val="00D973E6"/>
    <w:rsid w:val="00DA0876"/>
    <w:rsid w:val="00DA3F84"/>
    <w:rsid w:val="00DB3932"/>
    <w:rsid w:val="00DB5713"/>
    <w:rsid w:val="00DC2165"/>
    <w:rsid w:val="00DC57DC"/>
    <w:rsid w:val="00DD2322"/>
    <w:rsid w:val="00DD2A70"/>
    <w:rsid w:val="00DD44B1"/>
    <w:rsid w:val="00DD7024"/>
    <w:rsid w:val="00DE36F1"/>
    <w:rsid w:val="00DF03EA"/>
    <w:rsid w:val="00DF66FE"/>
    <w:rsid w:val="00E00A23"/>
    <w:rsid w:val="00E022DB"/>
    <w:rsid w:val="00E10491"/>
    <w:rsid w:val="00E2393C"/>
    <w:rsid w:val="00E25153"/>
    <w:rsid w:val="00E273C6"/>
    <w:rsid w:val="00E4540C"/>
    <w:rsid w:val="00E469C6"/>
    <w:rsid w:val="00E47B69"/>
    <w:rsid w:val="00E56509"/>
    <w:rsid w:val="00E70891"/>
    <w:rsid w:val="00E72ACD"/>
    <w:rsid w:val="00E73E18"/>
    <w:rsid w:val="00E76DA1"/>
    <w:rsid w:val="00E81386"/>
    <w:rsid w:val="00E84330"/>
    <w:rsid w:val="00E864E4"/>
    <w:rsid w:val="00E914CE"/>
    <w:rsid w:val="00E92647"/>
    <w:rsid w:val="00E93277"/>
    <w:rsid w:val="00E93B01"/>
    <w:rsid w:val="00E94C15"/>
    <w:rsid w:val="00EA2F4F"/>
    <w:rsid w:val="00EB0757"/>
    <w:rsid w:val="00EB155C"/>
    <w:rsid w:val="00EB2B89"/>
    <w:rsid w:val="00EC3C6B"/>
    <w:rsid w:val="00EC484B"/>
    <w:rsid w:val="00ED0B45"/>
    <w:rsid w:val="00EE0858"/>
    <w:rsid w:val="00EE5C84"/>
    <w:rsid w:val="00EE6ECF"/>
    <w:rsid w:val="00F00736"/>
    <w:rsid w:val="00F03150"/>
    <w:rsid w:val="00F03417"/>
    <w:rsid w:val="00F101DE"/>
    <w:rsid w:val="00F11B1D"/>
    <w:rsid w:val="00F16412"/>
    <w:rsid w:val="00F170B7"/>
    <w:rsid w:val="00F1754C"/>
    <w:rsid w:val="00F250B7"/>
    <w:rsid w:val="00F26C23"/>
    <w:rsid w:val="00F33536"/>
    <w:rsid w:val="00F33C0F"/>
    <w:rsid w:val="00F35C4A"/>
    <w:rsid w:val="00F47097"/>
    <w:rsid w:val="00F478CF"/>
    <w:rsid w:val="00F53CFE"/>
    <w:rsid w:val="00F6742C"/>
    <w:rsid w:val="00F72F69"/>
    <w:rsid w:val="00F80F96"/>
    <w:rsid w:val="00F901D9"/>
    <w:rsid w:val="00F91B25"/>
    <w:rsid w:val="00FA1F06"/>
    <w:rsid w:val="00FB5D4F"/>
    <w:rsid w:val="00FB5EBF"/>
    <w:rsid w:val="00FB7520"/>
    <w:rsid w:val="00FC3001"/>
    <w:rsid w:val="00FC6C24"/>
    <w:rsid w:val="00FC77BF"/>
    <w:rsid w:val="00FE36EF"/>
    <w:rsid w:val="00FE3FAF"/>
    <w:rsid w:val="00FF40A1"/>
    <w:rsid w:val="00FF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6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63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381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63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38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22</Words>
  <Characters>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3</cp:revision>
  <cp:lastPrinted>2016-09-26T07:34:00Z</cp:lastPrinted>
  <dcterms:created xsi:type="dcterms:W3CDTF">2016-09-26T08:35:00Z</dcterms:created>
  <dcterms:modified xsi:type="dcterms:W3CDTF">2016-09-27T07:17:00Z</dcterms:modified>
</cp:coreProperties>
</file>